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28" w:rsidRDefault="00293A28" w:rsidP="00C96840">
      <w:pPr>
        <w:pStyle w:val="Heading1"/>
        <w:spacing w:before="225" w:beforeAutospacing="0" w:after="300" w:afterAutospacing="0" w:line="735" w:lineRule="atLeast"/>
        <w:ind w:left="150"/>
        <w:rPr>
          <w:rFonts w:ascii="Helvetica" w:hAnsi="Helvetica" w:cs="Helvetica"/>
          <w:b w:val="0"/>
          <w:bCs w:val="0"/>
          <w:color w:val="222222"/>
          <w:spacing w:val="-15"/>
          <w:sz w:val="74"/>
          <w:szCs w:val="74"/>
        </w:rPr>
      </w:pPr>
      <w:r>
        <w:rPr>
          <w:rFonts w:ascii="Helvetica" w:hAnsi="Helvetica" w:cs="Helvetica"/>
          <w:b w:val="0"/>
          <w:bCs w:val="0"/>
          <w:color w:val="222222"/>
          <w:spacing w:val="-15"/>
          <w:sz w:val="74"/>
          <w:szCs w:val="74"/>
        </w:rPr>
        <w:t>The Book Thief</w:t>
      </w:r>
    </w:p>
    <w:p w:rsidR="00293A28" w:rsidRDefault="00293A28" w:rsidP="00267FA0"/>
    <w:p w:rsidR="00293A28" w:rsidRPr="007B2405" w:rsidRDefault="00293A28" w:rsidP="00A820E1">
      <w:pPr>
        <w:ind w:left="-993"/>
        <w:rPr>
          <w:rFonts w:ascii="Century Gothic" w:hAnsi="Century Gothic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8" o:spid="_x0000_s1026" type="#_x0000_t75" alt="https://d.wattpad.com/story_parts/162163792/images/13fe69bfc7c9e0d7.jpg" style="position:absolute;left:0;text-align:left;margin-left:128.7pt;margin-top:25pt;width:70.05pt;height:78.75pt;z-index:251647488;visibility:visible;mso-position-horizontal-relative:margin" wrapcoords="-232 0 -232 21394 21600 21394 21600 0 -232 0">
            <v:imagedata r:id="rId7" o:title=""/>
            <w10:wrap type="through" anchorx="margin"/>
          </v:shape>
        </w:pict>
      </w:r>
      <w:r>
        <w:rPr>
          <w:noProof/>
          <w:lang w:val="tr-TR" w:eastAsia="tr-TR"/>
        </w:rPr>
        <w:pict>
          <v:shape id="Imagen 6" o:spid="_x0000_s1027" type="#_x0000_t75" alt="http://pop-break.com/wp-content/uploads/2013/11/the-book-thief-movie-adaptation-poster.jpg" style="position:absolute;left:0;text-align:left;margin-left:-1in;margin-top:31.55pt;width:54.5pt;height:73.75pt;z-index:-251671040;visibility:visible;mso-position-horizontal-relative:margin">
            <v:imagedata r:id="rId8" o:title="" cropleft="18298f" cropright="22462f"/>
            <w10:wrap anchorx="margin"/>
          </v:shape>
        </w:pict>
      </w:r>
      <w:r w:rsidRPr="007B2405">
        <w:rPr>
          <w:rFonts w:ascii="Century Gothic" w:hAnsi="Century Gothic"/>
        </w:rPr>
        <w:t xml:space="preserve">Write the name of </w:t>
      </w:r>
      <w:r>
        <w:rPr>
          <w:rFonts w:ascii="Century Gothic" w:hAnsi="Century Gothic"/>
        </w:rPr>
        <w:t>each</w:t>
      </w:r>
      <w:r w:rsidRPr="007B2405">
        <w:rPr>
          <w:rFonts w:ascii="Century Gothic" w:hAnsi="Century Gothic"/>
        </w:rPr>
        <w:t xml:space="preserve"> character</w:t>
      </w:r>
      <w:r>
        <w:rPr>
          <w:rFonts w:ascii="Century Gothic" w:hAnsi="Century Gothic"/>
        </w:rPr>
        <w:t>.</w:t>
      </w:r>
    </w:p>
    <w:p w:rsidR="00293A28" w:rsidRDefault="00293A28" w:rsidP="00267FA0">
      <w:pPr>
        <w:tabs>
          <w:tab w:val="right" w:pos="1959"/>
        </w:tabs>
      </w:pPr>
      <w:r>
        <w:tab/>
        <w:t xml:space="preserve">                                      </w:t>
      </w:r>
    </w:p>
    <w:p w:rsidR="00293A28" w:rsidRDefault="00293A28" w:rsidP="00267FA0">
      <w:r>
        <w:rPr>
          <w:noProof/>
          <w:lang w:val="tr-TR" w:eastAsia="tr-TR"/>
        </w:rPr>
        <w:pict>
          <v:line id="Conector recto 16" o:spid="_x0000_s1028" style="position:absolute;flip:y;z-index:251652608;visibility:visible;mso-position-horizontal-relative:margin" from="201.45pt,18.35pt" to="334.2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line id="Conector recto 11" o:spid="_x0000_s1029" style="position:absolute;flip:y;z-index:251650560;visibility:visible;mso-position-horizontal-relative:margin" from="-12.75pt,21.35pt" to="120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" strokeweight="1.5pt">
            <v:stroke joinstyle="miter"/>
            <w10:wrap anchorx="margin"/>
          </v:line>
        </w:pict>
      </w:r>
    </w:p>
    <w:p w:rsidR="00293A28" w:rsidRDefault="00293A28" w:rsidP="00267FA0">
      <w:pPr>
        <w:tabs>
          <w:tab w:val="left" w:pos="1635"/>
        </w:tabs>
      </w:pPr>
      <w:r>
        <w:rPr>
          <w:noProof/>
          <w:lang w:val="tr-TR" w:eastAsia="tr-TR"/>
        </w:rPr>
        <w:pict>
          <v:line id="Conector recto 20" o:spid="_x0000_s1030" style="position:absolute;flip:y;z-index:251656704;visibility:visible;mso-position-horizontal-relative:margin" from="248.7pt,179.7pt" to="381.45pt,1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shape id="Imagen 19" o:spid="_x0000_s1031" type="#_x0000_t75" alt="https://userscontent2.emaze.com/images/9edfe5cc-8a12-49e1-abb1-efdb02d5df0d/3fb79b74-bcab-4023-84f7-79d95e199d62.jpg" style="position:absolute;margin-left:170.7pt;margin-top:135.45pt;width:77.25pt;height:74.25pt;z-index:-251660800;visibility:visible;mso-position-horizontal-relative:margin">
            <v:imagedata r:id="rId9" o:title="" croptop="8967f" cropbottom="8929f" cropleft="25614f" cropright="4196f"/>
            <w10:wrap anchorx="margin"/>
          </v:shape>
        </w:pict>
      </w:r>
      <w:r>
        <w:rPr>
          <w:noProof/>
          <w:lang w:val="tr-TR" w:eastAsia="tr-TR"/>
        </w:rPr>
        <w:pict>
          <v:line id="Conector recto 18" o:spid="_x0000_s1032" style="position:absolute;flip:y;z-index:251654656;visibility:visible;mso-position-horizontal-relative:margin" from="32.7pt,182.7pt" to="165.4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shape id="Imagen 10" o:spid="_x0000_s1033" type="#_x0000_t75" alt="https://tbtsidneyw.files.wordpress.com/2015/03/max.png" style="position:absolute;margin-left:-36.55pt;margin-top:129.45pt;width:68.2pt;height:84.75pt;z-index:-251666944;visibility:visible;mso-position-horizontal-relative:margin">
            <v:imagedata r:id="rId10" o:title=""/>
            <w10:wrap anchorx="margin"/>
          </v:shape>
        </w:pict>
      </w:r>
      <w:r>
        <w:rPr>
          <w:noProof/>
          <w:lang w:val="tr-TR" w:eastAsia="tr-TR"/>
        </w:rPr>
        <w:pict>
          <v:line id="Conector recto 17" o:spid="_x0000_s1034" style="position:absolute;flip:y;z-index:251653632;visibility:visible;mso-position-horizontal-relative:margin" from="224.7pt,84.45pt" to="357.4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shape id="Imagen 9" o:spid="_x0000_s1035" type="#_x0000_t75" alt="https://745515a37222097b0902-74ef300a2b2b2d9e236c9459912aaf20.ssl.cf2.rackcdn.com/b42a117ee6431a2c33d5b92dffa08e18.jpeg" style="position:absolute;margin-left:153.5pt;margin-top:37.95pt;width:70.45pt;height:80.25pt;z-index:-251667968;visibility:visible;mso-position-horizontal-relative:margin">
            <v:imagedata r:id="rId11" o:title="" cropbottom="9407f"/>
            <w10:wrap anchorx="margin"/>
          </v:shape>
        </w:pict>
      </w:r>
      <w:r>
        <w:rPr>
          <w:noProof/>
          <w:lang w:val="tr-TR" w:eastAsia="tr-TR"/>
        </w:rPr>
        <w:pict>
          <v:line id="Conector recto 15" o:spid="_x0000_s1036" style="position:absolute;flip:y;z-index:251651584;visibility:visible;mso-position-horizontal-relative:margin" from="11.7pt,81.45pt" to="144.45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shape id="Imagen 7" o:spid="_x0000_s1037" type="#_x0000_t75" alt="https://s-media-cache-ak0.pinimg.com/236x/33/d3/06/33d306885ed05a40a621a6590e7f6954.jpg" style="position:absolute;margin-left:-80.55pt;margin-top:42.35pt;width:83.25pt;height:76.9pt;z-index:251646464;visibility:visible" wrapcoords="-195 0 -195 21390 21600 21390 21600 0 -195 0">
            <v:imagedata r:id="rId12" o:title=""/>
            <w10:wrap type="through"/>
          </v:shape>
        </w:pict>
      </w:r>
      <w:r>
        <w:tab/>
      </w:r>
    </w:p>
    <w:p w:rsidR="00293A28" w:rsidRPr="007B2405" w:rsidRDefault="00293A28" w:rsidP="007B2405"/>
    <w:p w:rsidR="00293A28" w:rsidRPr="007B2405" w:rsidRDefault="00293A28" w:rsidP="007B2405"/>
    <w:p w:rsidR="00293A28" w:rsidRPr="007B2405" w:rsidRDefault="00293A28" w:rsidP="007B2405"/>
    <w:p w:rsidR="00293A28" w:rsidRPr="007B2405" w:rsidRDefault="00293A28" w:rsidP="007B2405"/>
    <w:p w:rsidR="00293A28" w:rsidRPr="007B2405" w:rsidRDefault="00293A28" w:rsidP="007B2405"/>
    <w:p w:rsidR="00293A28" w:rsidRPr="007B2405" w:rsidRDefault="00293A28" w:rsidP="007B2405"/>
    <w:p w:rsidR="00293A28" w:rsidRPr="007B2405" w:rsidRDefault="00293A28" w:rsidP="007B2405"/>
    <w:p w:rsidR="00293A28" w:rsidRDefault="00293A28" w:rsidP="007B2405"/>
    <w:p w:rsidR="00293A28" w:rsidRDefault="00293A28" w:rsidP="007B2405"/>
    <w:p w:rsidR="00293A28" w:rsidRDefault="00293A28" w:rsidP="00A820E1">
      <w:pPr>
        <w:ind w:left="-993"/>
        <w:rPr>
          <w:rFonts w:ascii="Century Gothic" w:hAnsi="Century Gothic"/>
        </w:rPr>
      </w:pPr>
      <w:r>
        <w:rPr>
          <w:rFonts w:ascii="Century Gothic" w:hAnsi="Century Gothic"/>
        </w:rPr>
        <w:t>Answer the following questions about the movie.</w:t>
      </w:r>
    </w:p>
    <w:p w:rsidR="00293A28" w:rsidRDefault="00293A28" w:rsidP="007B240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What is the name of the movie? _________________________________________________.</w:t>
      </w:r>
    </w:p>
    <w:p w:rsidR="00293A28" w:rsidRDefault="00293A28" w:rsidP="007B240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Who is the main character of the movie? ________________________________________.</w:t>
      </w:r>
    </w:p>
    <w:p w:rsidR="00293A28" w:rsidRDefault="00293A28" w:rsidP="007B240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What are the secondary characters of the movie? ___________________________________.</w:t>
      </w:r>
    </w:p>
    <w:p w:rsidR="00293A28" w:rsidRDefault="00293A28" w:rsidP="007B240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>Where does the story take place? __________________________________________________.</w:t>
      </w:r>
    </w:p>
    <w:p w:rsidR="00293A28" w:rsidRDefault="00293A28" w:rsidP="007B2405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What is the name of the ruler in the movie? __________________________________________. </w:t>
      </w:r>
    </w:p>
    <w:p w:rsidR="00293A28" w:rsidRDefault="00293A28" w:rsidP="00A820E1">
      <w:pPr>
        <w:ind w:left="-1134"/>
        <w:rPr>
          <w:rFonts w:ascii="Century Gothic" w:hAnsi="Century Gothic"/>
          <w:b/>
        </w:rPr>
      </w:pPr>
      <w:r>
        <w:rPr>
          <w:noProof/>
          <w:lang w:val="tr-TR" w:eastAsia="tr-TR"/>
        </w:rPr>
        <w:pict>
          <v:roundrect id="Rectángulo redondeado 21" o:spid="_x0000_s1038" style="position:absolute;left:0;text-align:left;margin-left:-46.05pt;margin-top:52.15pt;width:240pt;height:192pt;z-index:251657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" strokeweight="2.25pt">
            <v:stroke joinstyle="miter"/>
          </v:roundrect>
        </w:pict>
      </w:r>
      <w:r>
        <w:rPr>
          <w:noProof/>
          <w:lang w:val="tr-TR" w:eastAsia="tr-TR"/>
        </w:rPr>
        <w:pict>
          <v:roundrect id="Rectángulo redondeado 22" o:spid="_x0000_s1039" style="position:absolute;left:0;text-align:left;margin-left:388.8pt;margin-top:50.65pt;width:240pt;height:192pt;z-index:251658752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" strokeweight="2.25pt">
            <v:stroke joinstyle="miter"/>
            <w10:wrap anchorx="margin"/>
          </v:roundrect>
        </w:pict>
      </w:r>
      <w:r>
        <w:rPr>
          <w:noProof/>
          <w:lang w:val="tr-TR" w:eastAsia="tr-TR"/>
        </w:rPr>
        <w:pict>
          <v:line id="Conector recto 24" o:spid="_x0000_s1040" style="position:absolute;left:0;text-align:left;flip:y;z-index:251660800;visibility:visible;mso-position-horizontal-relative:margin" from="246.45pt,70.15pt" to="379.2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" strokeweight="1.5pt">
            <v:stroke joinstyle="miter"/>
            <w10:wrap anchorx="margin"/>
          </v:line>
        </w:pict>
      </w:r>
      <w:r>
        <w:rPr>
          <w:noProof/>
          <w:lang w:val="tr-TR" w:eastAsia="tr-TR"/>
        </w:rPr>
        <w:pict>
          <v:line id="Conector recto 23" o:spid="_x0000_s1041" style="position:absolute;left:0;text-align:left;flip:y;z-index:251659776;visibility:visible;mso-position-horizontal-relative:margin" from="1.95pt,73.15pt" to="134.7pt,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" strokeweight="1.5pt">
            <v:stroke joinstyle="miter"/>
            <w10:wrap anchorx="margin"/>
          </v:line>
        </w:pict>
      </w:r>
    </w:p>
    <w:p w:rsidR="00293A28" w:rsidRDefault="00293A28" w:rsidP="00A820E1">
      <w:pPr>
        <w:ind w:left="-1134"/>
        <w:rPr>
          <w:rFonts w:ascii="Century Gothic" w:hAnsi="Century Gothic"/>
          <w:b/>
        </w:rPr>
      </w:pPr>
      <w:r w:rsidRPr="000E281D">
        <w:rPr>
          <w:rFonts w:ascii="Century Gothic" w:hAnsi="Century Gothic"/>
        </w:rPr>
        <w:t xml:space="preserve">Write a description of two of the movie characters. </w:t>
      </w:r>
      <w:r>
        <w:rPr>
          <w:rFonts w:ascii="Century Gothic" w:hAnsi="Century Gothic"/>
        </w:rPr>
        <w:t xml:space="preserve">Use complete sentences. </w:t>
      </w: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63551B">
      <w:pPr>
        <w:rPr>
          <w:rFonts w:ascii="Century Gothic" w:hAnsi="Century Gothic"/>
          <w:b/>
        </w:rPr>
      </w:pPr>
    </w:p>
    <w:p w:rsidR="00293A28" w:rsidRDefault="00293A28" w:rsidP="00A820E1">
      <w:pPr>
        <w:ind w:left="-993"/>
        <w:rPr>
          <w:rFonts w:ascii="Century Gothic" w:hAnsi="Century Gothic"/>
          <w:b/>
        </w:rPr>
      </w:pPr>
    </w:p>
    <w:p w:rsidR="00293A28" w:rsidRDefault="00293A28" w:rsidP="00A820E1">
      <w:pPr>
        <w:ind w:left="-993"/>
        <w:rPr>
          <w:rFonts w:ascii="Century Gothic" w:hAnsi="Century Gothic"/>
          <w:b/>
        </w:rPr>
      </w:pPr>
    </w:p>
    <w:p w:rsidR="00293A28" w:rsidRDefault="00293A28" w:rsidP="00A820E1">
      <w:pPr>
        <w:ind w:left="-993"/>
        <w:rPr>
          <w:rFonts w:ascii="Century Gothic" w:hAnsi="Century Gothic"/>
          <w:b/>
        </w:rPr>
      </w:pPr>
    </w:p>
    <w:p w:rsidR="00293A28" w:rsidRDefault="00293A28" w:rsidP="00A820E1">
      <w:pPr>
        <w:ind w:left="-993"/>
        <w:rPr>
          <w:rFonts w:ascii="Century Gothic" w:hAnsi="Century Gothic"/>
        </w:rPr>
      </w:pPr>
      <w:bookmarkStart w:id="0" w:name="_GoBack"/>
      <w:bookmarkEnd w:id="0"/>
      <w:r>
        <w:rPr>
          <w:rFonts w:ascii="Century Gothic" w:hAnsi="Century Gothic"/>
        </w:rPr>
        <w:t xml:space="preserve">Classify the following facts in the correct space. 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 w:rsidRPr="00D97005">
        <w:rPr>
          <w:rFonts w:ascii="Century Gothic" w:hAnsi="Century Gothic"/>
          <w:sz w:val="20"/>
        </w:rPr>
        <w:t xml:space="preserve">They thought they were the perfect human race. 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 w:rsidRPr="00D97005">
        <w:rPr>
          <w:rFonts w:ascii="Century Gothic" w:hAnsi="Century Gothic"/>
          <w:sz w:val="20"/>
        </w:rPr>
        <w:t xml:space="preserve">They had a quite life with very poor houses. 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They ran away from the N</w:t>
      </w:r>
      <w:r w:rsidRPr="00D97005">
        <w:rPr>
          <w:rFonts w:ascii="Century Gothic" w:hAnsi="Century Gothic"/>
          <w:sz w:val="20"/>
        </w:rPr>
        <w:t xml:space="preserve">azis. 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Adolf Hitler was their</w:t>
      </w:r>
      <w:r w:rsidRPr="00D97005">
        <w:rPr>
          <w:rFonts w:ascii="Century Gothic" w:hAnsi="Century Gothic"/>
          <w:sz w:val="20"/>
        </w:rPr>
        <w:t xml:space="preserve"> leader. 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 w:rsidRPr="00D97005">
        <w:rPr>
          <w:rFonts w:ascii="Century Gothic" w:hAnsi="Century Gothic"/>
          <w:sz w:val="20"/>
        </w:rPr>
        <w:t>They had to hide from the German.</w:t>
      </w:r>
    </w:p>
    <w:p w:rsidR="00293A28" w:rsidRPr="00D97005" w:rsidRDefault="00293A28" w:rsidP="005D0802">
      <w:pPr>
        <w:pStyle w:val="ListParagraph"/>
        <w:numPr>
          <w:ilvl w:val="0"/>
          <w:numId w:val="4"/>
        </w:numPr>
        <w:rPr>
          <w:rFonts w:ascii="Century Gothic" w:hAnsi="Century Gothic"/>
          <w:sz w:val="20"/>
        </w:rPr>
      </w:pPr>
      <w:r>
        <w:rPr>
          <w:noProof/>
          <w:lang w:val="tr-TR" w:eastAsia="tr-TR"/>
        </w:rPr>
        <w:pict>
          <v:rect id="Rectángulo 27" o:spid="_x0000_s1042" style="position:absolute;left:0;text-align:left;margin-left:-61.8pt;margin-top:24.6pt;width:261pt;height:118.5pt;z-index:2516618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" strokeweight="3pt">
            <w10:wrap anchorx="margin"/>
          </v:rect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43" type="#_x0000_t202" style="position:absolute;left:0;text-align:left;margin-left:16.5pt;margin-top:23.25pt;width:2in;height:2in;z-index:251663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" filled="f" stroked="f">
            <v:fill o:detectmouseclick="t"/>
            <v:textbox style="mso-fit-shape-to-text:t">
              <w:txbxContent>
                <w:p w:rsidR="00293A28" w:rsidRPr="00086F09" w:rsidRDefault="00293A28" w:rsidP="005D0802">
                  <w:pPr>
                    <w:pStyle w:val="ListParagraph"/>
                    <w:rPr>
                      <w:rFonts w:ascii="Century Gothic" w:hAnsi="Century Gothic"/>
                      <w:color w:val="000000"/>
                      <w:sz w:val="28"/>
                      <w:szCs w:val="28"/>
                    </w:rPr>
                  </w:pPr>
                  <w:r w:rsidRPr="00086F09">
                    <w:rPr>
                      <w:rFonts w:ascii="Century Gothic" w:hAnsi="Century Gothic"/>
                      <w:color w:val="000000"/>
                      <w:sz w:val="28"/>
                      <w:szCs w:val="28"/>
                    </w:rPr>
                    <w:t>Nazi</w:t>
                  </w:r>
                </w:p>
              </w:txbxContent>
            </v:textbox>
          </v:shape>
        </w:pict>
      </w:r>
      <w:r>
        <w:rPr>
          <w:rFonts w:ascii="Century Gothic" w:hAnsi="Century Gothic"/>
          <w:sz w:val="20"/>
        </w:rPr>
        <w:t>They were chased by the N</w:t>
      </w:r>
      <w:r w:rsidRPr="00D97005">
        <w:rPr>
          <w:rFonts w:ascii="Century Gothic" w:hAnsi="Century Gothic"/>
          <w:sz w:val="20"/>
        </w:rPr>
        <w:t xml:space="preserve">azi soldiers. </w:t>
      </w:r>
    </w:p>
    <w:p w:rsidR="00293A28" w:rsidRDefault="00293A28" w:rsidP="0063551B">
      <w:pPr>
        <w:rPr>
          <w:rFonts w:ascii="Century Gothic" w:hAnsi="Century Gothic"/>
          <w:b/>
        </w:rPr>
      </w:pPr>
      <w:r>
        <w:rPr>
          <w:noProof/>
          <w:lang w:val="tr-TR" w:eastAsia="tr-TR"/>
        </w:rPr>
        <w:pict>
          <v:rect id="Rectángulo 31" o:spid="_x0000_s1044" style="position:absolute;margin-left:205.95pt;margin-top:.5pt;width:261pt;height:119.25pt;z-index:25166284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" strokeweight="3pt">
            <w10:wrap anchorx="margin"/>
          </v:rect>
        </w:pict>
      </w:r>
      <w:r>
        <w:rPr>
          <w:noProof/>
          <w:lang w:val="tr-TR" w:eastAsia="tr-TR"/>
        </w:rPr>
        <w:pict>
          <v:shape id="Cuadro de texto 32" o:spid="_x0000_s1045" type="#_x0000_t202" style="position:absolute;margin-left:278.7pt;margin-top:2.85pt;width:111pt;height:48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" filled="f" stroked="f">
            <v:fill o:detectmouseclick="t"/>
            <v:textbox>
              <w:txbxContent>
                <w:p w:rsidR="00293A28" w:rsidRPr="00086F09" w:rsidRDefault="00293A28" w:rsidP="00D97005">
                  <w:pPr>
                    <w:pStyle w:val="ListParagraph"/>
                    <w:rPr>
                      <w:rFonts w:ascii="Century Gothic" w:hAnsi="Century Gothic"/>
                      <w:color w:val="000000"/>
                      <w:sz w:val="28"/>
                      <w:szCs w:val="28"/>
                    </w:rPr>
                  </w:pPr>
                  <w:r w:rsidRPr="00086F09">
                    <w:rPr>
                      <w:rFonts w:ascii="Century Gothic" w:hAnsi="Century Gothic"/>
                      <w:color w:val="000000"/>
                      <w:sz w:val="28"/>
                      <w:szCs w:val="28"/>
                    </w:rPr>
                    <w:t>Jew</w:t>
                  </w:r>
                </w:p>
              </w:txbxContent>
            </v:textbox>
          </v:shape>
        </w:pict>
      </w:r>
    </w:p>
    <w:p w:rsidR="00293A28" w:rsidRPr="00D97005" w:rsidRDefault="00293A28" w:rsidP="00D97005">
      <w:pPr>
        <w:rPr>
          <w:rFonts w:ascii="Century Gothic" w:hAnsi="Century Gothic"/>
        </w:rPr>
      </w:pPr>
    </w:p>
    <w:p w:rsidR="00293A28" w:rsidRPr="00D97005" w:rsidRDefault="00293A28" w:rsidP="00D97005">
      <w:pPr>
        <w:rPr>
          <w:rFonts w:ascii="Century Gothic" w:hAnsi="Century Gothic"/>
        </w:rPr>
      </w:pPr>
    </w:p>
    <w:p w:rsidR="00293A28" w:rsidRPr="00D97005" w:rsidRDefault="00293A28" w:rsidP="00D97005">
      <w:pPr>
        <w:rPr>
          <w:rFonts w:ascii="Century Gothic" w:hAnsi="Century Gothic"/>
        </w:rPr>
      </w:pPr>
    </w:p>
    <w:p w:rsidR="00293A28" w:rsidRDefault="00293A28" w:rsidP="00D97005">
      <w:pPr>
        <w:rPr>
          <w:rFonts w:ascii="Century Gothic" w:hAnsi="Century Gothic"/>
        </w:rPr>
      </w:pPr>
    </w:p>
    <w:p w:rsidR="00293A28" w:rsidRDefault="00293A28" w:rsidP="00A820E1">
      <w:pPr>
        <w:ind w:left="-851"/>
        <w:rPr>
          <w:rFonts w:ascii="Century Gothic" w:hAnsi="Century Gothic"/>
          <w:b/>
        </w:rPr>
      </w:pPr>
    </w:p>
    <w:p w:rsidR="00293A28" w:rsidRDefault="00293A28" w:rsidP="00A820E1">
      <w:pPr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>Write the numbers according to the order of the events.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The war finishes, Max and Liesel meet again.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Liesel was sent to a German family in Heaven Street.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Liesel and her family traveled in a train.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The German children burned the books.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The bomb destroyed the Heaven Street one night.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 Liesel learned to read and write.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Liesel is adopted by Ilsa Hermann, the general´s wife.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 xml:space="preserve">_________          Max scapes from his home. 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  <w:r>
        <w:rPr>
          <w:rFonts w:ascii="Century Gothic" w:hAnsi="Century Gothic"/>
        </w:rPr>
        <w:t>_________          Max runs away from Liesel´s house.</w:t>
      </w:r>
    </w:p>
    <w:p w:rsidR="00293A28" w:rsidRDefault="00293A28" w:rsidP="00A820E1">
      <w:pPr>
        <w:spacing w:after="0"/>
        <w:ind w:left="-851"/>
        <w:rPr>
          <w:rFonts w:ascii="Century Gothic" w:hAnsi="Century Gothic"/>
        </w:rPr>
      </w:pPr>
    </w:p>
    <w:p w:rsidR="00293A28" w:rsidRDefault="00293A28" w:rsidP="00BB79EB">
      <w:pPr>
        <w:spacing w:after="0"/>
        <w:ind w:left="-851"/>
        <w:rPr>
          <w:rFonts w:ascii="Century Gothic" w:hAnsi="Century Gothic"/>
          <w:b/>
        </w:rPr>
      </w:pPr>
    </w:p>
    <w:p w:rsidR="00293A28" w:rsidRDefault="00293A28" w:rsidP="00BB79EB">
      <w:pPr>
        <w:spacing w:after="0"/>
        <w:ind w:left="-851"/>
        <w:rPr>
          <w:rFonts w:ascii="Century Gothic" w:hAnsi="Century Gothic"/>
        </w:rPr>
      </w:pPr>
      <w:r w:rsidRPr="00A820E1">
        <w:rPr>
          <w:rFonts w:ascii="Century Gothic" w:hAnsi="Century Gothic"/>
        </w:rPr>
        <w:t xml:space="preserve">Write your opinion to the following statements. Use compound or complex sentences. </w:t>
      </w:r>
    </w:p>
    <w:p w:rsidR="00293A28" w:rsidRPr="00BB79EB" w:rsidRDefault="00293A28" w:rsidP="00BB79EB">
      <w:pPr>
        <w:pStyle w:val="ListParagraph"/>
        <w:numPr>
          <w:ilvl w:val="0"/>
          <w:numId w:val="7"/>
        </w:numPr>
        <w:spacing w:after="0"/>
        <w:rPr>
          <w:rFonts w:ascii="Century Gothic" w:hAnsi="Century Gothic"/>
        </w:rPr>
      </w:pPr>
      <w:r>
        <w:rPr>
          <w:noProof/>
          <w:lang w:val="tr-TR" w:eastAsia="tr-TR"/>
        </w:rPr>
        <w:pict>
          <v:roundrect id="Rectángulo redondeado 34" o:spid="_x0000_s1046" style="position:absolute;left:0;text-align:left;margin-left:-21.3pt;margin-top:18.35pt;width:476.25pt;height:41.25pt;z-index:251665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" strokeweight="2.25pt">
            <v:stroke joinstyle="miter"/>
          </v:roundrect>
        </w:pict>
      </w:r>
      <w:r w:rsidRPr="00BB79EB">
        <w:rPr>
          <w:rFonts w:ascii="Century Gothic" w:hAnsi="Century Gothic"/>
        </w:rPr>
        <w:t xml:space="preserve">What do you think about nazis? </w:t>
      </w: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pStyle w:val="ListParagraph"/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>
        <w:rPr>
          <w:noProof/>
          <w:lang w:val="tr-TR" w:eastAsia="tr-TR"/>
        </w:rPr>
        <w:pict>
          <v:roundrect id="Rectángulo redondeado 35" o:spid="_x0000_s1047" style="position:absolute;left:0;text-align:left;margin-left:-22.05pt;margin-top:23.85pt;width:476.25pt;height:41.25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" strokeweight="2.25pt">
            <v:stroke joinstyle="miter"/>
          </v:roundrect>
        </w:pict>
      </w:r>
      <w:r>
        <w:rPr>
          <w:rFonts w:ascii="Century Gothic" w:hAnsi="Century Gothic"/>
        </w:rPr>
        <w:t>What would you have done if you were a German and a Jewish asked you for help?</w:t>
      </w: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pStyle w:val="ListParagraph"/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>
        <w:rPr>
          <w:noProof/>
          <w:lang w:val="tr-TR" w:eastAsia="tr-TR"/>
        </w:rPr>
        <w:pict>
          <v:roundrect id="Rectángulo redondeado 36" o:spid="_x0000_s1048" style="position:absolute;left:0;text-align:left;margin-left:-27.3pt;margin-top:24.7pt;width:476.25pt;height:41.25pt;z-index:2516679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" strokeweight="2.25pt">
            <v:stroke joinstyle="miter"/>
          </v:roundrect>
        </w:pict>
      </w:r>
      <w:r>
        <w:rPr>
          <w:rFonts w:ascii="Century Gothic" w:hAnsi="Century Gothic"/>
        </w:rPr>
        <w:t xml:space="preserve">What did you learn from the movie? </w:t>
      </w: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pStyle w:val="ListParagraph"/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>
        <w:rPr>
          <w:noProof/>
          <w:lang w:val="tr-TR" w:eastAsia="tr-TR"/>
        </w:rPr>
        <w:pict>
          <v:roundrect id="Rectángulo redondeado 37" o:spid="_x0000_s1049" style="position:absolute;left:0;text-align:left;margin-left:-26.55pt;margin-top:25.55pt;width:476.25pt;height:41.25pt;z-index:251668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" strokeweight="2.25pt">
            <v:stroke joinstyle="miter"/>
          </v:roundrect>
        </w:pict>
      </w:r>
      <w:r>
        <w:rPr>
          <w:rFonts w:ascii="Century Gothic" w:hAnsi="Century Gothic"/>
        </w:rPr>
        <w:t xml:space="preserve">Why did the other children laugh at Liesel at the school and how did she react? </w:t>
      </w: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Default="00293A28" w:rsidP="00BB79EB">
      <w:pPr>
        <w:spacing w:after="0" w:line="480" w:lineRule="auto"/>
        <w:rPr>
          <w:rFonts w:ascii="Century Gothic" w:hAnsi="Century Gothic"/>
        </w:rPr>
      </w:pPr>
    </w:p>
    <w:p w:rsidR="00293A28" w:rsidRPr="00A820E1" w:rsidRDefault="00293A28" w:rsidP="00BB79EB">
      <w:pPr>
        <w:pStyle w:val="ListParagraph"/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r>
        <w:rPr>
          <w:noProof/>
          <w:lang w:val="tr-TR" w:eastAsia="tr-TR"/>
        </w:rPr>
        <w:pict>
          <v:roundrect id="Rectángulo redondeado 38" o:spid="_x0000_s1050" style="position:absolute;left:0;text-align:left;margin-left:-31.8pt;margin-top:23.35pt;width:476.25pt;height:41.25pt;z-index:251670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" strokeweight="2.25pt">
            <v:stroke joinstyle="miter"/>
          </v:roundrect>
        </w:pict>
      </w:r>
      <w:r>
        <w:rPr>
          <w:rFonts w:ascii="Century Gothic" w:hAnsi="Century Gothic"/>
        </w:rPr>
        <w:t xml:space="preserve">If you believe in something good, would you fight for it or not? Why? </w:t>
      </w:r>
    </w:p>
    <w:sectPr w:rsidR="00293A28" w:rsidRPr="00A820E1" w:rsidSect="00BB79EB">
      <w:pgSz w:w="12240" w:h="18720" w:code="14"/>
      <w:pgMar w:top="993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A28" w:rsidRDefault="00293A28" w:rsidP="005D0802">
      <w:pPr>
        <w:spacing w:after="0" w:line="240" w:lineRule="auto"/>
      </w:pPr>
      <w:r>
        <w:separator/>
      </w:r>
    </w:p>
  </w:endnote>
  <w:endnote w:type="continuationSeparator" w:id="0">
    <w:p w:rsidR="00293A28" w:rsidRDefault="00293A28" w:rsidP="005D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A28" w:rsidRDefault="00293A28" w:rsidP="005D0802">
      <w:pPr>
        <w:spacing w:after="0" w:line="240" w:lineRule="auto"/>
      </w:pPr>
      <w:r>
        <w:separator/>
      </w:r>
    </w:p>
  </w:footnote>
  <w:footnote w:type="continuationSeparator" w:id="0">
    <w:p w:rsidR="00293A28" w:rsidRDefault="00293A28" w:rsidP="005D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396"/>
    <w:multiLevelType w:val="hybridMultilevel"/>
    <w:tmpl w:val="F00457EC"/>
    <w:lvl w:ilvl="0" w:tplc="10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D42ADF"/>
    <w:multiLevelType w:val="hybridMultilevel"/>
    <w:tmpl w:val="AF003A38"/>
    <w:lvl w:ilvl="0" w:tplc="07E2D1B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BB340A"/>
    <w:multiLevelType w:val="hybridMultilevel"/>
    <w:tmpl w:val="242E49E6"/>
    <w:lvl w:ilvl="0" w:tplc="BC50BB62">
      <w:start w:val="1"/>
      <w:numFmt w:val="decimal"/>
      <w:lvlText w:val="%1."/>
      <w:lvlJc w:val="left"/>
      <w:pPr>
        <w:ind w:left="-491" w:hanging="360"/>
      </w:pPr>
      <w:rPr>
        <w:rFonts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>
    <w:nsid w:val="2373227E"/>
    <w:multiLevelType w:val="hybridMultilevel"/>
    <w:tmpl w:val="234C62BE"/>
    <w:lvl w:ilvl="0" w:tplc="10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224170"/>
    <w:multiLevelType w:val="hybridMultilevel"/>
    <w:tmpl w:val="38461F04"/>
    <w:lvl w:ilvl="0" w:tplc="98A4348E">
      <w:start w:val="1"/>
      <w:numFmt w:val="decimal"/>
      <w:lvlText w:val="%1."/>
      <w:lvlJc w:val="left"/>
      <w:pPr>
        <w:ind w:left="-491" w:hanging="360"/>
      </w:pPr>
      <w:rPr>
        <w:rFonts w:cs="Times New Roman" w:hint="default"/>
        <w:b/>
      </w:rPr>
    </w:lvl>
    <w:lvl w:ilvl="1" w:tplc="100A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5">
    <w:nsid w:val="2BED55C4"/>
    <w:multiLevelType w:val="hybridMultilevel"/>
    <w:tmpl w:val="51A832EC"/>
    <w:lvl w:ilvl="0" w:tplc="10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485F49"/>
    <w:multiLevelType w:val="hybridMultilevel"/>
    <w:tmpl w:val="E58A6C48"/>
    <w:lvl w:ilvl="0" w:tplc="A184ACFC">
      <w:start w:val="1"/>
      <w:numFmt w:val="decimal"/>
      <w:lvlText w:val="%1."/>
      <w:lvlJc w:val="left"/>
      <w:pPr>
        <w:ind w:left="-491" w:hanging="360"/>
      </w:pPr>
      <w:rPr>
        <w:rFonts w:cs="Times New Roman" w:hint="default"/>
      </w:rPr>
    </w:lvl>
    <w:lvl w:ilvl="1" w:tplc="100A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100A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100A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100A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100A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100A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100A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100A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FA0"/>
    <w:rsid w:val="00086F09"/>
    <w:rsid w:val="000E281D"/>
    <w:rsid w:val="001228C3"/>
    <w:rsid w:val="001F2B28"/>
    <w:rsid w:val="0020076C"/>
    <w:rsid w:val="00267FA0"/>
    <w:rsid w:val="00293A28"/>
    <w:rsid w:val="00391367"/>
    <w:rsid w:val="00421809"/>
    <w:rsid w:val="005D0802"/>
    <w:rsid w:val="005E028A"/>
    <w:rsid w:val="0063551B"/>
    <w:rsid w:val="007B2405"/>
    <w:rsid w:val="00970B42"/>
    <w:rsid w:val="00A05FE2"/>
    <w:rsid w:val="00A820E1"/>
    <w:rsid w:val="00BB79EB"/>
    <w:rsid w:val="00BF2F3C"/>
    <w:rsid w:val="00C96840"/>
    <w:rsid w:val="00CB07B6"/>
    <w:rsid w:val="00D1487A"/>
    <w:rsid w:val="00D97005"/>
    <w:rsid w:val="00E23D57"/>
    <w:rsid w:val="00F5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A0"/>
    <w:pPr>
      <w:spacing w:after="200" w:line="276" w:lineRule="auto"/>
    </w:pPr>
    <w:rPr>
      <w:lang w:val="es-GT" w:eastAsia="en-US"/>
    </w:rPr>
  </w:style>
  <w:style w:type="paragraph" w:styleId="Heading1">
    <w:name w:val="heading 1"/>
    <w:basedOn w:val="Normal"/>
    <w:link w:val="Heading1Char"/>
    <w:uiPriority w:val="99"/>
    <w:qFormat/>
    <w:locked/>
    <w:rsid w:val="00C9684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tr-TR"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15B1"/>
    <w:rPr>
      <w:rFonts w:asciiTheme="majorHAnsi" w:eastAsiaTheme="majorEastAsia" w:hAnsiTheme="majorHAnsi" w:cstheme="majorBidi"/>
      <w:b/>
      <w:bCs/>
      <w:kern w:val="32"/>
      <w:sz w:val="32"/>
      <w:szCs w:val="32"/>
      <w:lang w:val="es-GT" w:eastAsia="en-US"/>
    </w:rPr>
  </w:style>
  <w:style w:type="paragraph" w:styleId="ListParagraph">
    <w:name w:val="List Paragraph"/>
    <w:basedOn w:val="Normal"/>
    <w:uiPriority w:val="99"/>
    <w:qFormat/>
    <w:rsid w:val="00267F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D08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D080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D08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D08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23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296</Words>
  <Characters>1690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ARFE</cp:lastModifiedBy>
  <cp:revision>13</cp:revision>
  <dcterms:created xsi:type="dcterms:W3CDTF">2016-08-16T19:39:00Z</dcterms:created>
  <dcterms:modified xsi:type="dcterms:W3CDTF">2017-08-25T20:53:00Z</dcterms:modified>
</cp:coreProperties>
</file>